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Birmingham Ladywood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Birmingham Ladywood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Birmingham Ladywood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Birmingham Ladywood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Birmingham Ladywood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Birmingham Ladywood are estimated to have a score of 1-2 on the PGSI (low-risk gambling), whilst </w:t>
      </w:r>
      <w:r w:rsidRPr="00773DF7">
        <w:rPr>
          <w:rFonts w:ascii="Libre Franklin Light" w:hAnsi="Libre Franklin Light" w:cs="Calibri Light"/>
          <w:b/>
          <w:bCs/>
          <w:color w:val="C45911" w:themeColor="accent2" w:themeShade="BF"/>
        </w:rPr>
        <w:t xml:space="preserve">11.7%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9.3%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66.0% </w:t>
      </w:r>
      <w:r w:rsidRPr="004747BF">
        <w:rPr>
          <w:rFonts w:ascii="Libre Franklin Light" w:eastAsia="Times New Roman" w:hAnsi="Libre Franklin Light" w:cs="Calibri Light"/>
        </w:rPr>
        <w:t xml:space="preserve">of those respondents classified as PGSI 8+ in Birmingham Ladywood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Birmingham Ladywood is estimated to be </w:t>
      </w:r>
      <w:r w:rsidRPr="00773DF7">
        <w:rPr>
          <w:rFonts w:ascii="Libre Franklin Light" w:eastAsia="Times New Roman" w:hAnsi="Libre Franklin Light" w:cs="Calibri Light"/>
          <w:b/>
          <w:bCs/>
          <w:color w:val="C45911" w:themeColor="accent2" w:themeShade="BF"/>
        </w:rPr>
        <w:t xml:space="preserve">£8,184,866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Birmingham Ladywood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28.5%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Ladywood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Ladywood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Birmingham Ladywood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9.3%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irmingham Ladywoo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Birmingham Ladywood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irmingham Ladywoo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Birmingham Ladywood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Ladywood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66.0%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irmingham Ladywoo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Birmingham Ladywood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68.5%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Birmingham Ladywood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Ladywood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Birmingham Ladywood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Birmingham Ladywood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Birmingham Ladywood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£8,184,866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Birmingham Ladywood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£133,318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£2,757,092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£197,508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£55,549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£101,840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£4,939,559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£8,184,866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Birmingham Ladywood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Birmingham Ladywood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38.1%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Ladywood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Ladywood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Ladywood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Ladywood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71.4%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Birmingham Ladywood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38.1%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Birmingham Ladywood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44.0%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Ladywood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Ladywood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7.8%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Birmingham Ladywood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Birmingham Ladywood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51A1031-3EFE-40EC-A9F1-7C0BBCF1ABE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